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Robert Medford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Shaldbourne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D7341" w:rsidRDefault="00DD7341" w:rsidP="00DD734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Berkshire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(q.v.).</w:t>
      </w: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7341" w:rsidRDefault="00DD7341" w:rsidP="00DD73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341" w:rsidRDefault="00DD7341" w:rsidP="00564E3C">
      <w:pPr>
        <w:spacing w:after="0" w:line="240" w:lineRule="auto"/>
      </w:pPr>
      <w:r>
        <w:separator/>
      </w:r>
    </w:p>
  </w:endnote>
  <w:endnote w:type="continuationSeparator" w:id="0">
    <w:p w:rsidR="00DD7341" w:rsidRDefault="00DD734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7341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341" w:rsidRDefault="00DD7341" w:rsidP="00564E3C">
      <w:pPr>
        <w:spacing w:after="0" w:line="240" w:lineRule="auto"/>
      </w:pPr>
      <w:r>
        <w:separator/>
      </w:r>
    </w:p>
  </w:footnote>
  <w:footnote w:type="continuationSeparator" w:id="0">
    <w:p w:rsidR="00DD7341" w:rsidRDefault="00DD734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41"/>
    <w:rsid w:val="00372DC6"/>
    <w:rsid w:val="00564E3C"/>
    <w:rsid w:val="0064591D"/>
    <w:rsid w:val="00DD5B8A"/>
    <w:rsid w:val="00DD7341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96FEF"/>
  <w15:chartTrackingRefBased/>
  <w15:docId w15:val="{7799FF18-33F8-4E3F-BF8C-B7E00483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D73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2015-12-16T20:16:00Z</dcterms:created>
  <dcterms:modified xsi:type="dcterms:W3CDTF">2015-12-16T20:16:00Z</dcterms:modified>
</cp:coreProperties>
</file>